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74EAB" w14:textId="77777777" w:rsidR="00B67C31" w:rsidRDefault="00B67C31" w:rsidP="00E71FC3">
      <w:pPr>
        <w:pStyle w:val="NoSpacing"/>
      </w:pPr>
      <w:r>
        <w:rPr>
          <w:u w:val="single"/>
        </w:rPr>
        <w:t>George MARTON</w:t>
      </w:r>
      <w:r>
        <w:t xml:space="preserve">      (d.ca.1451)</w:t>
      </w:r>
    </w:p>
    <w:p w14:paraId="543CCBA6" w14:textId="77777777" w:rsidR="00B67C31" w:rsidRDefault="00B67C31" w:rsidP="00E71FC3">
      <w:pPr>
        <w:pStyle w:val="NoSpacing"/>
      </w:pPr>
      <w:r>
        <w:t>of Overton, West Riding of Yorkshire.</w:t>
      </w:r>
    </w:p>
    <w:p w14:paraId="0C117136" w14:textId="77777777" w:rsidR="00B67C31" w:rsidRDefault="00B67C31" w:rsidP="00E71FC3">
      <w:pPr>
        <w:pStyle w:val="NoSpacing"/>
      </w:pPr>
    </w:p>
    <w:p w14:paraId="323AB2BE" w14:textId="77777777" w:rsidR="00B67C31" w:rsidRDefault="00B67C31" w:rsidP="00E71FC3">
      <w:pPr>
        <w:pStyle w:val="NoSpacing"/>
      </w:pPr>
    </w:p>
    <w:p w14:paraId="1D2DF261" w14:textId="77777777" w:rsidR="00B67C31" w:rsidRDefault="00B67C31" w:rsidP="00E71FC3">
      <w:pPr>
        <w:pStyle w:val="NoSpacing"/>
      </w:pPr>
      <w:r>
        <w:t>22 May1451</w:t>
      </w:r>
      <w:r>
        <w:tab/>
        <w:t>Probate of his Will.  (W.Y.R. p.112)</w:t>
      </w:r>
    </w:p>
    <w:p w14:paraId="61B20C27" w14:textId="77777777" w:rsidR="00B67C31" w:rsidRDefault="00B67C31" w:rsidP="00E71FC3">
      <w:pPr>
        <w:pStyle w:val="NoSpacing"/>
      </w:pPr>
    </w:p>
    <w:p w14:paraId="52D9F52C" w14:textId="77777777" w:rsidR="00B67C31" w:rsidRDefault="00B67C31" w:rsidP="00E71FC3">
      <w:pPr>
        <w:pStyle w:val="NoSpacing"/>
      </w:pPr>
    </w:p>
    <w:p w14:paraId="426DC54F" w14:textId="68A677CF" w:rsidR="006B2F86" w:rsidRPr="00B67C31" w:rsidRDefault="00B67C31" w:rsidP="00E71FC3">
      <w:pPr>
        <w:pStyle w:val="NoSpacing"/>
      </w:pPr>
      <w:r>
        <w:t>3 March 2020</w:t>
      </w:r>
      <w:bookmarkStart w:id="0" w:name="_GoBack"/>
      <w:bookmarkEnd w:id="0"/>
      <w:r>
        <w:t xml:space="preserve">  </w:t>
      </w:r>
    </w:p>
    <w:sectPr w:rsidR="006B2F86" w:rsidRPr="00B67C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1A0CA" w14:textId="77777777" w:rsidR="00B67C31" w:rsidRDefault="00B67C31" w:rsidP="00E71FC3">
      <w:pPr>
        <w:spacing w:after="0" w:line="240" w:lineRule="auto"/>
      </w:pPr>
      <w:r>
        <w:separator/>
      </w:r>
    </w:p>
  </w:endnote>
  <w:endnote w:type="continuationSeparator" w:id="0">
    <w:p w14:paraId="1DB9406A" w14:textId="77777777" w:rsidR="00B67C31" w:rsidRDefault="00B67C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B3D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7DF8B" w14:textId="77777777" w:rsidR="00B67C31" w:rsidRDefault="00B67C31" w:rsidP="00E71FC3">
      <w:pPr>
        <w:spacing w:after="0" w:line="240" w:lineRule="auto"/>
      </w:pPr>
      <w:r>
        <w:separator/>
      </w:r>
    </w:p>
  </w:footnote>
  <w:footnote w:type="continuationSeparator" w:id="0">
    <w:p w14:paraId="77F0ED2A" w14:textId="77777777" w:rsidR="00B67C31" w:rsidRDefault="00B67C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C31"/>
    <w:rsid w:val="001A7C09"/>
    <w:rsid w:val="00577BD5"/>
    <w:rsid w:val="00656CBA"/>
    <w:rsid w:val="006A1F77"/>
    <w:rsid w:val="00733BE7"/>
    <w:rsid w:val="00AB52E8"/>
    <w:rsid w:val="00B16D3F"/>
    <w:rsid w:val="00B67C3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11282"/>
  <w15:chartTrackingRefBased/>
  <w15:docId w15:val="{B2E98330-8E90-4B7C-87CE-054B29BA3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2020-03-03T21:19:00Z</dcterms:created>
  <dcterms:modified xsi:type="dcterms:W3CDTF">2020-03-03T21:23:00Z</dcterms:modified>
</cp:coreProperties>
</file>